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8DC1F" w14:textId="77777777" w:rsidR="00737178" w:rsidRPr="00557A84" w:rsidRDefault="00737178" w:rsidP="00E44CBC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5FB14EA0" w14:textId="77777777" w:rsidR="00737178" w:rsidRDefault="00737178" w:rsidP="00474F67">
      <w:pPr>
        <w:pStyle w:val="Heading1"/>
      </w:pPr>
      <w:r>
        <w:t xml:space="preserve">Worksheet 1: </w:t>
      </w:r>
      <w:r w:rsidRPr="00557A84">
        <w:t>Types of maintenance</w:t>
      </w:r>
      <w:r>
        <w:t xml:space="preserve"> task (learner)</w:t>
      </w:r>
    </w:p>
    <w:p w14:paraId="30224743" w14:textId="77777777" w:rsidR="00737178" w:rsidRDefault="00737178" w:rsidP="00E518BF"/>
    <w:p w14:paraId="2E14A7D6" w14:textId="77777777" w:rsidR="00737178" w:rsidRDefault="00737178" w:rsidP="00E518BF">
      <w:r>
        <w:t>Are the maintenance tasks detailed below planned or reactive maintenance?</w:t>
      </w:r>
    </w:p>
    <w:p w14:paraId="6977960E" w14:textId="77777777" w:rsidR="00737178" w:rsidRPr="00E518BF" w:rsidRDefault="00737178" w:rsidP="00E518BF"/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6301"/>
        <w:gridCol w:w="2850"/>
      </w:tblGrid>
      <w:tr w:rsidR="00737178" w14:paraId="54E06317" w14:textId="77777777" w:rsidTr="00E518BF">
        <w:tc>
          <w:tcPr>
            <w:tcW w:w="6301" w:type="dxa"/>
          </w:tcPr>
          <w:p w14:paraId="2BC484B5" w14:textId="77777777" w:rsidR="00737178" w:rsidRDefault="00737178" w:rsidP="00557A84">
            <w:pPr>
              <w:pStyle w:val="Answer"/>
              <w:ind w:left="0"/>
            </w:pPr>
            <w:r>
              <w:t>Repairing a leaking pipe</w:t>
            </w:r>
          </w:p>
        </w:tc>
        <w:tc>
          <w:tcPr>
            <w:tcW w:w="2850" w:type="dxa"/>
          </w:tcPr>
          <w:p w14:paraId="2D23E3A1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3CB18BB7" w14:textId="77777777" w:rsidTr="00E518BF">
        <w:tc>
          <w:tcPr>
            <w:tcW w:w="6301" w:type="dxa"/>
          </w:tcPr>
          <w:p w14:paraId="3F464DC2" w14:textId="77777777" w:rsidR="00737178" w:rsidRDefault="00737178" w:rsidP="00557A84">
            <w:pPr>
              <w:pStyle w:val="Answer"/>
              <w:ind w:left="0"/>
            </w:pPr>
            <w:r>
              <w:t>Servicing a gas boiler</w:t>
            </w:r>
          </w:p>
        </w:tc>
        <w:tc>
          <w:tcPr>
            <w:tcW w:w="2850" w:type="dxa"/>
          </w:tcPr>
          <w:p w14:paraId="0721F49B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490FBC1B" w14:textId="77777777" w:rsidTr="00E518BF">
        <w:tc>
          <w:tcPr>
            <w:tcW w:w="6301" w:type="dxa"/>
          </w:tcPr>
          <w:p w14:paraId="0249C82C" w14:textId="77777777" w:rsidR="00737178" w:rsidRDefault="00737178" w:rsidP="00557A84">
            <w:pPr>
              <w:pStyle w:val="Answer"/>
              <w:ind w:left="0"/>
            </w:pPr>
            <w:r>
              <w:t>Checking the pin and tamper seal on a fire extinguisher</w:t>
            </w:r>
          </w:p>
        </w:tc>
        <w:tc>
          <w:tcPr>
            <w:tcW w:w="2850" w:type="dxa"/>
          </w:tcPr>
          <w:p w14:paraId="6390E78B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15EAC4CD" w14:textId="77777777" w:rsidTr="00E518BF">
        <w:tc>
          <w:tcPr>
            <w:tcW w:w="6301" w:type="dxa"/>
          </w:tcPr>
          <w:p w14:paraId="7BB024E8" w14:textId="77777777" w:rsidR="00737178" w:rsidRDefault="00737178" w:rsidP="00557A84">
            <w:pPr>
              <w:pStyle w:val="Answer"/>
              <w:ind w:left="0"/>
            </w:pPr>
            <w:r>
              <w:t>Replacing a pump on a broken air conditioning unit</w:t>
            </w:r>
          </w:p>
        </w:tc>
        <w:tc>
          <w:tcPr>
            <w:tcW w:w="2850" w:type="dxa"/>
          </w:tcPr>
          <w:p w14:paraId="2F84D4F7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14DB6598" w14:textId="77777777" w:rsidTr="00E518BF">
        <w:tc>
          <w:tcPr>
            <w:tcW w:w="6301" w:type="dxa"/>
          </w:tcPr>
          <w:p w14:paraId="6A8CA15F" w14:textId="77777777" w:rsidR="00737178" w:rsidRDefault="00737178" w:rsidP="00557A84">
            <w:pPr>
              <w:pStyle w:val="Answer"/>
              <w:ind w:left="0"/>
            </w:pPr>
            <w:r>
              <w:t>Unblocking a gutter that is overflowing</w:t>
            </w:r>
          </w:p>
        </w:tc>
        <w:tc>
          <w:tcPr>
            <w:tcW w:w="2850" w:type="dxa"/>
          </w:tcPr>
          <w:p w14:paraId="30179C7E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10C37432" w14:textId="77777777" w:rsidTr="00E518BF">
        <w:tc>
          <w:tcPr>
            <w:tcW w:w="6301" w:type="dxa"/>
          </w:tcPr>
          <w:p w14:paraId="3FD52733" w14:textId="77777777" w:rsidR="00737178" w:rsidRDefault="00737178" w:rsidP="00557A84">
            <w:pPr>
              <w:pStyle w:val="Answer"/>
              <w:ind w:left="0"/>
            </w:pPr>
            <w:r>
              <w:t>Re-washering a dripping tap</w:t>
            </w:r>
          </w:p>
        </w:tc>
        <w:tc>
          <w:tcPr>
            <w:tcW w:w="2850" w:type="dxa"/>
          </w:tcPr>
          <w:p w14:paraId="6F4DA518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5D16DC4C" w14:textId="77777777" w:rsidTr="00E518BF">
        <w:tc>
          <w:tcPr>
            <w:tcW w:w="6301" w:type="dxa"/>
          </w:tcPr>
          <w:p w14:paraId="354D59FD" w14:textId="77777777" w:rsidR="00737178" w:rsidRDefault="00737178" w:rsidP="00557A84">
            <w:pPr>
              <w:pStyle w:val="Answer"/>
              <w:ind w:left="0"/>
            </w:pPr>
            <w:r>
              <w:t>Portable appliance testing (PAT) a hammer drill</w:t>
            </w:r>
          </w:p>
        </w:tc>
        <w:tc>
          <w:tcPr>
            <w:tcW w:w="2850" w:type="dxa"/>
          </w:tcPr>
          <w:p w14:paraId="7381FEBF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2FC2404C" w14:textId="77777777" w:rsidTr="00E518BF">
        <w:tc>
          <w:tcPr>
            <w:tcW w:w="6301" w:type="dxa"/>
          </w:tcPr>
          <w:p w14:paraId="510E33A3" w14:textId="77777777" w:rsidR="00737178" w:rsidRDefault="00737178" w:rsidP="00557A84">
            <w:pPr>
              <w:pStyle w:val="Answer"/>
              <w:ind w:left="0"/>
            </w:pPr>
            <w:r>
              <w:t>Replacing a blown fuse on a gas boiler printed circuit board (PCB)</w:t>
            </w:r>
          </w:p>
        </w:tc>
        <w:tc>
          <w:tcPr>
            <w:tcW w:w="2850" w:type="dxa"/>
          </w:tcPr>
          <w:p w14:paraId="28DFE0DD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236653BF" w14:textId="77777777" w:rsidTr="00E518BF">
        <w:tc>
          <w:tcPr>
            <w:tcW w:w="6301" w:type="dxa"/>
          </w:tcPr>
          <w:p w14:paraId="4A297E6C" w14:textId="77777777" w:rsidR="00737178" w:rsidRDefault="00737178" w:rsidP="00557A84">
            <w:pPr>
              <w:pStyle w:val="Answer"/>
              <w:ind w:left="0"/>
            </w:pPr>
            <w:r>
              <w:t>Adjusting the temperature on an air conditioning unit</w:t>
            </w:r>
          </w:p>
        </w:tc>
        <w:tc>
          <w:tcPr>
            <w:tcW w:w="2850" w:type="dxa"/>
          </w:tcPr>
          <w:p w14:paraId="34E3D4C5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  <w:tr w:rsidR="00737178" w14:paraId="2240F241" w14:textId="77777777" w:rsidTr="00E518BF">
        <w:tc>
          <w:tcPr>
            <w:tcW w:w="6301" w:type="dxa"/>
          </w:tcPr>
          <w:p w14:paraId="27A7997C" w14:textId="77777777" w:rsidR="00737178" w:rsidRDefault="00737178" w:rsidP="00557A84">
            <w:pPr>
              <w:pStyle w:val="Answer"/>
              <w:ind w:left="0"/>
            </w:pPr>
            <w:r>
              <w:t>Testing the water levels in a WC cistern</w:t>
            </w:r>
          </w:p>
        </w:tc>
        <w:tc>
          <w:tcPr>
            <w:tcW w:w="2850" w:type="dxa"/>
          </w:tcPr>
          <w:p w14:paraId="63B7EE61" w14:textId="77777777" w:rsidR="00737178" w:rsidRPr="00793EB2" w:rsidRDefault="00737178" w:rsidP="00557A84">
            <w:pPr>
              <w:pStyle w:val="Answer"/>
              <w:ind w:left="0"/>
              <w:rPr>
                <w:b/>
                <w:bCs/>
                <w:color w:val="FF0000"/>
              </w:rPr>
            </w:pPr>
          </w:p>
        </w:tc>
      </w:tr>
    </w:tbl>
    <w:p w14:paraId="309A7A7C" w14:textId="77777777" w:rsidR="00737178" w:rsidRDefault="00737178" w:rsidP="00557A84">
      <w:pPr>
        <w:pStyle w:val="Answer"/>
      </w:pPr>
    </w:p>
    <w:p w14:paraId="3159BCD7" w14:textId="77777777" w:rsidR="00737178" w:rsidRDefault="00737178" w:rsidP="006E1028">
      <w:pPr>
        <w:pStyle w:val="Answer"/>
      </w:pPr>
    </w:p>
    <w:p w14:paraId="6DE6DB56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C6B82" w14:textId="77777777" w:rsidR="00CD38CA" w:rsidRDefault="00CD38CA">
      <w:pPr>
        <w:spacing w:before="0" w:after="0"/>
      </w:pPr>
      <w:r>
        <w:separator/>
      </w:r>
    </w:p>
  </w:endnote>
  <w:endnote w:type="continuationSeparator" w:id="0">
    <w:p w14:paraId="34486C61" w14:textId="77777777" w:rsidR="00CD38CA" w:rsidRDefault="00CD38C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3B3B3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E652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EAD2A1" wp14:editId="4A9F1400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AA11E75" w14:textId="14A35385" w:rsidR="00002DC1" w:rsidRPr="006953AB" w:rsidRDefault="00911260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911260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21A4247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EAD2A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2AA11E75" w14:textId="14A35385" w:rsidR="00002DC1" w:rsidRPr="006953AB" w:rsidRDefault="00911260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911260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21A4247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3CF0F9A" wp14:editId="49966B5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60F65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9C8C8" w14:textId="77777777" w:rsidR="00CD38CA" w:rsidRDefault="00CD38CA">
      <w:pPr>
        <w:spacing w:before="0" w:after="0"/>
      </w:pPr>
      <w:r>
        <w:separator/>
      </w:r>
    </w:p>
  </w:footnote>
  <w:footnote w:type="continuationSeparator" w:id="0">
    <w:p w14:paraId="672DF3D3" w14:textId="77777777" w:rsidR="00CD38CA" w:rsidRDefault="00CD38C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55902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BBDF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A6E939C" wp14:editId="3F219872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64258E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6E21FEA" wp14:editId="2BEF06F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21FA4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8BE87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213082">
    <w:abstractNumId w:val="4"/>
  </w:num>
  <w:num w:numId="2" w16cid:durableId="180556975">
    <w:abstractNumId w:val="14"/>
  </w:num>
  <w:num w:numId="3" w16cid:durableId="478495818">
    <w:abstractNumId w:val="21"/>
  </w:num>
  <w:num w:numId="4" w16cid:durableId="582640081">
    <w:abstractNumId w:val="16"/>
  </w:num>
  <w:num w:numId="5" w16cid:durableId="781612671">
    <w:abstractNumId w:val="7"/>
  </w:num>
  <w:num w:numId="6" w16cid:durableId="1750888233">
    <w:abstractNumId w:val="15"/>
  </w:num>
  <w:num w:numId="7" w16cid:durableId="340860690">
    <w:abstractNumId w:val="7"/>
  </w:num>
  <w:num w:numId="8" w16cid:durableId="1964187148">
    <w:abstractNumId w:val="1"/>
  </w:num>
  <w:num w:numId="9" w16cid:durableId="2097970150">
    <w:abstractNumId w:val="7"/>
    <w:lvlOverride w:ilvl="0">
      <w:startOverride w:val="1"/>
    </w:lvlOverride>
  </w:num>
  <w:num w:numId="10" w16cid:durableId="1755471223">
    <w:abstractNumId w:val="17"/>
  </w:num>
  <w:num w:numId="11" w16cid:durableId="1908102090">
    <w:abstractNumId w:val="13"/>
  </w:num>
  <w:num w:numId="12" w16cid:durableId="1916624189">
    <w:abstractNumId w:val="5"/>
  </w:num>
  <w:num w:numId="13" w16cid:durableId="1837987396">
    <w:abstractNumId w:val="12"/>
  </w:num>
  <w:num w:numId="14" w16cid:durableId="1745759269">
    <w:abstractNumId w:val="18"/>
  </w:num>
  <w:num w:numId="15" w16cid:durableId="475802293">
    <w:abstractNumId w:val="10"/>
  </w:num>
  <w:num w:numId="16" w16cid:durableId="126629840">
    <w:abstractNumId w:val="6"/>
  </w:num>
  <w:num w:numId="17" w16cid:durableId="82148417">
    <w:abstractNumId w:val="23"/>
  </w:num>
  <w:num w:numId="18" w16cid:durableId="1985431501">
    <w:abstractNumId w:val="24"/>
  </w:num>
  <w:num w:numId="19" w16cid:durableId="1231038550">
    <w:abstractNumId w:val="3"/>
  </w:num>
  <w:num w:numId="20" w16cid:durableId="480006623">
    <w:abstractNumId w:val="2"/>
  </w:num>
  <w:num w:numId="21" w16cid:durableId="1550871539">
    <w:abstractNumId w:val="8"/>
  </w:num>
  <w:num w:numId="22" w16cid:durableId="533084606">
    <w:abstractNumId w:val="8"/>
    <w:lvlOverride w:ilvl="0">
      <w:startOverride w:val="1"/>
    </w:lvlOverride>
  </w:num>
  <w:num w:numId="23" w16cid:durableId="2038965174">
    <w:abstractNumId w:val="22"/>
  </w:num>
  <w:num w:numId="24" w16cid:durableId="695739667">
    <w:abstractNumId w:val="8"/>
    <w:lvlOverride w:ilvl="0">
      <w:startOverride w:val="1"/>
    </w:lvlOverride>
  </w:num>
  <w:num w:numId="25" w16cid:durableId="2052261180">
    <w:abstractNumId w:val="8"/>
    <w:lvlOverride w:ilvl="0">
      <w:startOverride w:val="1"/>
    </w:lvlOverride>
  </w:num>
  <w:num w:numId="26" w16cid:durableId="2035157651">
    <w:abstractNumId w:val="9"/>
  </w:num>
  <w:num w:numId="27" w16cid:durableId="2075466838">
    <w:abstractNumId w:val="19"/>
  </w:num>
  <w:num w:numId="28" w16cid:durableId="968705009">
    <w:abstractNumId w:val="8"/>
    <w:lvlOverride w:ilvl="0">
      <w:startOverride w:val="1"/>
    </w:lvlOverride>
  </w:num>
  <w:num w:numId="29" w16cid:durableId="122894920">
    <w:abstractNumId w:val="20"/>
  </w:num>
  <w:num w:numId="30" w16cid:durableId="2101217845">
    <w:abstractNumId w:val="8"/>
  </w:num>
  <w:num w:numId="31" w16cid:durableId="1578632659">
    <w:abstractNumId w:val="8"/>
    <w:lvlOverride w:ilvl="0">
      <w:startOverride w:val="1"/>
    </w:lvlOverride>
  </w:num>
  <w:num w:numId="32" w16cid:durableId="138428543">
    <w:abstractNumId w:val="8"/>
    <w:lvlOverride w:ilvl="0">
      <w:startOverride w:val="1"/>
    </w:lvlOverride>
  </w:num>
  <w:num w:numId="33" w16cid:durableId="1515455942">
    <w:abstractNumId w:val="0"/>
  </w:num>
  <w:num w:numId="34" w16cid:durableId="17776763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178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B1E21"/>
    <w:rsid w:val="003F7F14"/>
    <w:rsid w:val="00404B31"/>
    <w:rsid w:val="00431732"/>
    <w:rsid w:val="00474F67"/>
    <w:rsid w:val="0048500D"/>
    <w:rsid w:val="004B2722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7178"/>
    <w:rsid w:val="00797FA7"/>
    <w:rsid w:val="008C1F1C"/>
    <w:rsid w:val="008D47A6"/>
    <w:rsid w:val="00911260"/>
    <w:rsid w:val="009975A0"/>
    <w:rsid w:val="009C5C6E"/>
    <w:rsid w:val="00A2454C"/>
    <w:rsid w:val="00AE245C"/>
    <w:rsid w:val="00B054EC"/>
    <w:rsid w:val="00B46F68"/>
    <w:rsid w:val="00B634AC"/>
    <w:rsid w:val="00B8465C"/>
    <w:rsid w:val="00BB0862"/>
    <w:rsid w:val="00BE2C21"/>
    <w:rsid w:val="00C01D20"/>
    <w:rsid w:val="00C06474"/>
    <w:rsid w:val="00C202BF"/>
    <w:rsid w:val="00C858D7"/>
    <w:rsid w:val="00C92F19"/>
    <w:rsid w:val="00CC3B85"/>
    <w:rsid w:val="00CD38CA"/>
    <w:rsid w:val="00D073BC"/>
    <w:rsid w:val="00D51C40"/>
    <w:rsid w:val="00D56B82"/>
    <w:rsid w:val="00D61D06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7319F3"/>
  <w15:docId w15:val="{0518E6AB-1AE5-41FB-A33A-95C8C83A0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1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91126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8C3C0C-7FDD-4DBC-9499-9FEAD4E5C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0BED9C-0B4E-4A68-B740-518502B744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7F61FE-E7F1-4B15-8E75-9CFF70CA59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WS Learner BSE.dotx</Template>
  <TotalTime>1</TotalTime>
  <Pages>1</Pages>
  <Words>30</Words>
  <Characters>578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2025-11-17T21:40:00Z</dcterms:created>
  <dcterms:modified xsi:type="dcterms:W3CDTF">2025-11-20T15:33:00Z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